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Bridgend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Bridgend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Bridgend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Bridgend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Bridgend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Bridgend are estimated to have a score of 1-2 on the PGSI (low-risk gambling), whilst </w:t>
      </w:r>
      <w:r w:rsidRPr="00773DF7">
        <w:rPr>
          <w:rFonts w:ascii="Libre Franklin Light" w:hAnsi="Libre Franklin Light" w:cs="Calibri Light"/>
          <w:b/>
          <w:bCs/>
          <w:color w:val="C45911" w:themeColor="accent2" w:themeShade="BF"/>
        </w:rPr>
        <w:t xml:space="preserve">2.7%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52.2% </w:t>
      </w:r>
      <w:r w:rsidRPr="004747BF">
        <w:rPr>
          <w:rFonts w:ascii="Libre Franklin Light" w:eastAsia="Times New Roman" w:hAnsi="Libre Franklin Light" w:cs="Calibri Light"/>
        </w:rPr>
        <w:t xml:space="preserve">of those respondents classified as PGSI 8+ in Bridgend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Bridgend is estimated to be </w:t>
      </w:r>
      <w:r w:rsidRPr="00773DF7">
        <w:rPr>
          <w:rFonts w:ascii="Libre Franklin Light" w:eastAsia="Times New Roman" w:hAnsi="Libre Franklin Light" w:cs="Calibri Light"/>
          <w:b/>
          <w:bCs/>
          <w:color w:val="C45911" w:themeColor="accent2" w:themeShade="BF"/>
        </w:rPr>
        <w:t xml:space="preserve">£1,462,543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Bridgend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Bridgend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Bridgend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Bridgend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ridgen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Bridgend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ridgen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Bridgend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Bridgend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ridgen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Bridgend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Bridgend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Bridgend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45.8%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Bridgend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Bridgend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Bridgend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£1,462,543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Bridgend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£23,822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£492,661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£35,293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£9,926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£18,198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£882,643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£1,462,543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Bridgend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Bridgend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Bridgend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Bridgend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Bridgend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Bridgend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Bridgend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Bridgend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Bridgend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Bridgend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Bridgend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Bridgend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5E3959B-FA7A-46E8-91B7-D696A5622A5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